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58B1" w:rsidRPr="00DD6FEF" w:rsidRDefault="003058B1" w:rsidP="00D65878">
      <w:pPr>
        <w:spacing w:after="0" w:line="240" w:lineRule="auto"/>
        <w:jc w:val="center"/>
        <w:textAlignment w:val="baseline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7 </w:t>
      </w:r>
      <w:r w:rsidRPr="00DD6FEF">
        <w:rPr>
          <w:rFonts w:ascii="Times New Roman" w:hAnsi="Times New Roman"/>
          <w:b/>
          <w:sz w:val="24"/>
          <w:szCs w:val="24"/>
        </w:rPr>
        <w:t>класс       </w:t>
      </w:r>
      <w:r>
        <w:rPr>
          <w:rFonts w:ascii="Times New Roman" w:hAnsi="Times New Roman"/>
          <w:b/>
          <w:sz w:val="24"/>
          <w:szCs w:val="24"/>
        </w:rPr>
        <w:t>Переверзева Людмила Владимировна</w:t>
      </w:r>
      <w:r w:rsidRPr="00DD6FEF">
        <w:rPr>
          <w:rFonts w:ascii="Times New Roman" w:hAnsi="Times New Roman"/>
          <w:b/>
          <w:sz w:val="24"/>
          <w:szCs w:val="24"/>
        </w:rPr>
        <w:t xml:space="preserve">      </w:t>
      </w:r>
      <w:r>
        <w:rPr>
          <w:rFonts w:ascii="Times New Roman" w:hAnsi="Times New Roman"/>
          <w:b/>
          <w:sz w:val="24"/>
          <w:szCs w:val="24"/>
        </w:rPr>
        <w:t xml:space="preserve">ИЗО </w:t>
      </w:r>
    </w:p>
    <w:p w:rsidR="003058B1" w:rsidRDefault="003058B1" w:rsidP="00D65878">
      <w:pPr>
        <w:spacing w:after="0" w:line="240" w:lineRule="auto"/>
        <w:textAlignment w:val="baseline"/>
        <w:rPr>
          <w:rFonts w:ascii="Times New Roman" w:hAnsi="Times New Roman"/>
          <w:sz w:val="24"/>
          <w:szCs w:val="24"/>
        </w:rPr>
      </w:pPr>
    </w:p>
    <w:p w:rsidR="003058B1" w:rsidRPr="00AF4DCC" w:rsidRDefault="003058B1" w:rsidP="00D65878">
      <w:pPr>
        <w:spacing w:after="0" w:line="240" w:lineRule="auto"/>
        <w:textAlignment w:val="baseline"/>
        <w:rPr>
          <w:rFonts w:ascii="Times New Roman" w:hAnsi="Times New Roman"/>
          <w:sz w:val="24"/>
          <w:szCs w:val="24"/>
        </w:rPr>
      </w:pPr>
    </w:p>
    <w:tbl>
      <w:tblPr>
        <w:tblW w:w="9647" w:type="dxa"/>
        <w:tblInd w:w="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left w:w="0" w:type="dxa"/>
          <w:right w:w="0" w:type="dxa"/>
        </w:tblCellMar>
        <w:tblLook w:val="00A0"/>
      </w:tblPr>
      <w:tblGrid>
        <w:gridCol w:w="717"/>
        <w:gridCol w:w="1843"/>
        <w:gridCol w:w="1701"/>
        <w:gridCol w:w="1701"/>
        <w:gridCol w:w="1835"/>
        <w:gridCol w:w="1850"/>
      </w:tblGrid>
      <w:tr w:rsidR="003058B1" w:rsidRPr="00027DDF" w:rsidTr="004F3D1E">
        <w:tc>
          <w:tcPr>
            <w:tcW w:w="7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Дата 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Тема урока 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Электронный ресурс  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Печатный ресурс </w:t>
            </w:r>
          </w:p>
        </w:tc>
        <w:tc>
          <w:tcPr>
            <w:tcW w:w="1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Домашнее задание </w:t>
            </w: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Форма проверки  </w:t>
            </w:r>
          </w:p>
        </w:tc>
      </w:tr>
      <w:tr w:rsidR="003058B1" w:rsidRPr="00027DDF" w:rsidTr="00B5672A">
        <w:trPr>
          <w:trHeight w:val="2193"/>
        </w:trPr>
        <w:tc>
          <w:tcPr>
            <w:tcW w:w="7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 </w:t>
            </w:r>
          </w:p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19.05</w:t>
            </w:r>
            <w:r w:rsidRPr="00AF4DCC">
              <w:rPr>
                <w:rFonts w:ascii="Times New Roman" w:hAnsi="Times New Roman"/>
                <w:sz w:val="24"/>
                <w:szCs w:val="24"/>
              </w:rPr>
              <w:t> </w:t>
            </w:r>
          </w:p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 </w:t>
            </w:r>
          </w:p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Pr="00AA254B" w:rsidRDefault="003058B1" w:rsidP="00D56A89">
            <w:pPr>
              <w:rPr>
                <w:rFonts w:ascii="Times New Roman" w:hAnsi="Times New Roman"/>
              </w:rPr>
            </w:pPr>
            <w:r w:rsidRPr="00AA254B">
              <w:rPr>
                <w:rFonts w:ascii="Times New Roman" w:hAnsi="Times New Roman"/>
              </w:rPr>
              <w:t>«Спорт, спорт, спорт»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Pr="00712F04" w:rsidRDefault="003058B1" w:rsidP="00D56A89">
            <w:pPr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" w:history="1">
              <w:r>
                <w:rPr>
                  <w:rStyle w:val="Hyperlink"/>
                </w:rPr>
                <w:t>https://infourok.ru/prezentaciya-sport-sport-sport-439708.html</w:t>
              </w:r>
            </w:hyperlink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 w:rsidRPr="00AF4DCC">
              <w:rPr>
                <w:rFonts w:ascii="Times New Roman" w:hAnsi="Times New Roman"/>
                <w:sz w:val="24"/>
                <w:szCs w:val="24"/>
              </w:rPr>
              <w:t>Учебни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</w:p>
          <w:p w:rsidR="003058B1" w:rsidRPr="004277BD" w:rsidRDefault="003058B1" w:rsidP="00D7442D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Урок № 34 </w:t>
            </w:r>
            <w:r>
              <w:rPr>
                <w:rFonts w:ascii="Times New Roman" w:hAnsi="Times New Roman"/>
                <w:szCs w:val="24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</w:rPr>
              <w:t>.218-222</w:t>
            </w:r>
          </w:p>
        </w:tc>
        <w:tc>
          <w:tcPr>
            <w:tcW w:w="1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3058B1" w:rsidRPr="00AF4DCC" w:rsidRDefault="003058B1" w:rsidP="00A10465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58B1" w:rsidRPr="004277BD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333333"/>
                <w:sz w:val="24"/>
                <w:szCs w:val="24"/>
              </w:rPr>
              <w:t xml:space="preserve">WhatsApp, </w:t>
            </w:r>
            <w:r>
              <w:rPr>
                <w:rFonts w:ascii="Times New Roman" w:hAnsi="Times New Roman"/>
                <w:color w:val="333333"/>
                <w:sz w:val="24"/>
                <w:szCs w:val="24"/>
                <w:lang w:val="en-US"/>
              </w:rPr>
              <w:t>VK</w:t>
            </w:r>
            <w:r>
              <w:rPr>
                <w:rFonts w:ascii="Times New Roman" w:hAnsi="Times New Roman"/>
                <w:color w:val="333333"/>
                <w:sz w:val="24"/>
                <w:szCs w:val="24"/>
              </w:rPr>
              <w:t>.</w:t>
            </w:r>
          </w:p>
          <w:p w:rsidR="003058B1" w:rsidRPr="00AF4DCC" w:rsidRDefault="003058B1" w:rsidP="00D56A89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058B1" w:rsidRDefault="003058B1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637.5pt;height:326.25pt">
            <v:imagedata r:id="rId5" r:href="rId6"/>
          </v:shape>
        </w:pict>
      </w:r>
    </w:p>
    <w:p w:rsidR="003058B1" w:rsidRDefault="003058B1">
      <w:r>
        <w:pict>
          <v:shape id="_x0000_i1026" type="#_x0000_t75" alt="" style="width:721.5pt;height:513pt">
            <v:imagedata r:id="rId7" r:href="rId8"/>
          </v:shape>
        </w:pict>
      </w:r>
    </w:p>
    <w:p w:rsidR="003058B1" w:rsidRDefault="003058B1">
      <w:r>
        <w:pict>
          <v:shape id="_x0000_i1027" type="#_x0000_t75" alt="" style="width:750pt;height:535.5pt">
            <v:imagedata r:id="rId9" r:href="rId10"/>
          </v:shape>
        </w:pict>
      </w:r>
    </w:p>
    <w:p w:rsidR="003058B1" w:rsidRDefault="003058B1">
      <w:r>
        <w:pict>
          <v:shape id="_x0000_i1028" type="#_x0000_t75" alt="" style="width:867.75pt;height:511.5pt">
            <v:imagedata r:id="rId11" r:href="rId12"/>
          </v:shape>
        </w:pict>
      </w:r>
    </w:p>
    <w:p w:rsidR="003058B1" w:rsidRDefault="003058B1"/>
    <w:p w:rsidR="003058B1" w:rsidRDefault="003058B1"/>
    <w:sectPr w:rsidR="003058B1" w:rsidSect="00B5672A">
      <w:pgSz w:w="16838" w:h="11906" w:orient="landscape"/>
      <w:pgMar w:top="539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65878"/>
    <w:rsid w:val="00027DDF"/>
    <w:rsid w:val="00074237"/>
    <w:rsid w:val="0012420F"/>
    <w:rsid w:val="001B64F6"/>
    <w:rsid w:val="003058B1"/>
    <w:rsid w:val="00310AE3"/>
    <w:rsid w:val="004277BD"/>
    <w:rsid w:val="004F3D1E"/>
    <w:rsid w:val="005618A2"/>
    <w:rsid w:val="005B1879"/>
    <w:rsid w:val="0060633D"/>
    <w:rsid w:val="00712F04"/>
    <w:rsid w:val="00720A94"/>
    <w:rsid w:val="007C092F"/>
    <w:rsid w:val="00A10465"/>
    <w:rsid w:val="00A1071F"/>
    <w:rsid w:val="00AA254B"/>
    <w:rsid w:val="00AF4DCC"/>
    <w:rsid w:val="00B5672A"/>
    <w:rsid w:val="00C16410"/>
    <w:rsid w:val="00D0546B"/>
    <w:rsid w:val="00D46926"/>
    <w:rsid w:val="00D56A89"/>
    <w:rsid w:val="00D65878"/>
    <w:rsid w:val="00D7442D"/>
    <w:rsid w:val="00DD6FEF"/>
    <w:rsid w:val="00E05B09"/>
    <w:rsid w:val="00E2491B"/>
    <w:rsid w:val="00EC7A00"/>
    <w:rsid w:val="00FC3A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6410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A1071F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54.fsin.su/upload/territory/Novosibirsk/news/2015/DSC04485.jpg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https://ds04.infourok.ru/uploads/ex/0d18/0019d6a7-ae50779c/hello_html_m47ef7bed.jpg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http://mdou7rakit.bel31.ru/file-s/images/070214/sochi2014/4.jpg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0" Type="http://schemas.openxmlformats.org/officeDocument/2006/relationships/image" Target="https://ya-uchitel.ru/_ph/213/835668097.jpg" TargetMode="External"/><Relationship Id="rId4" Type="http://schemas.openxmlformats.org/officeDocument/2006/relationships/hyperlink" Target="https://infourok.ru/prezentaciya-sport-sport-sport-439708.html" TargetMode="Externa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59</TotalTime>
  <Pages>5</Pages>
  <Words>120</Words>
  <Characters>685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house</dc:creator>
  <cp:keywords/>
  <dc:description/>
  <cp:lastModifiedBy>1</cp:lastModifiedBy>
  <cp:revision>7</cp:revision>
  <dcterms:created xsi:type="dcterms:W3CDTF">2020-04-01T10:56:00Z</dcterms:created>
  <dcterms:modified xsi:type="dcterms:W3CDTF">2020-05-16T08:52:00Z</dcterms:modified>
</cp:coreProperties>
</file>